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28A0C" w14:textId="43E12704" w:rsidR="007E331F" w:rsidRPr="00217715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i/>
          <w:iCs/>
          <w:sz w:val="16"/>
          <w:szCs w:val="16"/>
        </w:rPr>
      </w:pPr>
      <w:r w:rsidRPr="00217715">
        <w:rPr>
          <w:rFonts w:asciiTheme="minorHAnsi" w:hAnsiTheme="minorHAnsi" w:cstheme="minorHAnsi"/>
          <w:b w:val="0"/>
          <w:i/>
          <w:iCs/>
          <w:sz w:val="16"/>
          <w:szCs w:val="16"/>
        </w:rPr>
        <w:t xml:space="preserve">Załącznik nr </w:t>
      </w:r>
      <w:r w:rsidR="002A710A" w:rsidRPr="00217715">
        <w:rPr>
          <w:rFonts w:asciiTheme="minorHAnsi" w:hAnsiTheme="minorHAnsi" w:cstheme="minorHAnsi"/>
          <w:i/>
          <w:iCs/>
          <w:sz w:val="16"/>
          <w:szCs w:val="16"/>
        </w:rPr>
        <w:t>2</w:t>
      </w:r>
      <w:r w:rsidRPr="00217715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217715">
        <w:rPr>
          <w:rFonts w:asciiTheme="minorHAnsi" w:hAnsiTheme="minorHAnsi" w:cstheme="minorHAnsi"/>
          <w:b w:val="0"/>
          <w:i/>
          <w:iCs/>
          <w:sz w:val="16"/>
          <w:szCs w:val="16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217715" w14:paraId="0183848A" w14:textId="77777777" w:rsidTr="005844F6">
        <w:tc>
          <w:tcPr>
            <w:tcW w:w="9104" w:type="dxa"/>
            <w:shd w:val="clear" w:color="auto" w:fill="F2F2F2"/>
          </w:tcPr>
          <w:p w14:paraId="2F1631DC" w14:textId="7292C9C0" w:rsidR="008A3551" w:rsidRPr="00217715" w:rsidRDefault="00F31EAC" w:rsidP="00217715">
            <w:pPr>
              <w:pStyle w:val="Nagwek2"/>
              <w:widowControl/>
              <w:spacing w:before="240" w:after="120" w:line="360" w:lineRule="auto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  <w:r w:rsidRPr="00217715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217715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15DE5A52" w14:textId="77777777" w:rsidR="00F31EAC" w:rsidRPr="00217715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7715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217715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217715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21771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1"/>
        <w:gridCol w:w="6723"/>
      </w:tblGrid>
      <w:tr w:rsidR="00140C27" w:rsidRPr="00217715" w14:paraId="429DF6E3" w14:textId="77777777">
        <w:tc>
          <w:tcPr>
            <w:tcW w:w="2268" w:type="dxa"/>
          </w:tcPr>
          <w:p w14:paraId="0E3BA8AD" w14:textId="77777777" w:rsidR="00140C27" w:rsidRPr="00217715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21C2A0C2" w14:textId="294726B8" w:rsidR="00140C27" w:rsidRPr="00217715" w:rsidRDefault="002A710A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bCs/>
                <w:sz w:val="20"/>
                <w:szCs w:val="20"/>
              </w:rPr>
              <w:t>Dostawa łóżek do Szpitala Samodzielnego Publicznego Zakładu Opieki Zdrowotnej w Siedlcach</w:t>
            </w:r>
            <w:r w:rsidR="00140C27" w:rsidRPr="00217715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2A710A" w:rsidRPr="00217715" w14:paraId="38ACD773" w14:textId="77777777" w:rsidTr="009B3F0E">
        <w:tc>
          <w:tcPr>
            <w:tcW w:w="2268" w:type="dxa"/>
          </w:tcPr>
          <w:p w14:paraId="4476DDF4" w14:textId="77777777" w:rsidR="002A710A" w:rsidRPr="00217715" w:rsidRDefault="002A710A" w:rsidP="009B3F0E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1F2DBCB3" w14:textId="7FE0B8ED" w:rsidR="002A710A" w:rsidRPr="00217715" w:rsidRDefault="002A710A" w:rsidP="009B3F0E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bCs/>
                <w:sz w:val="20"/>
                <w:szCs w:val="20"/>
              </w:rPr>
              <w:t>łóżka/OCH/OW/592/2026</w:t>
            </w:r>
          </w:p>
        </w:tc>
      </w:tr>
    </w:tbl>
    <w:p w14:paraId="7D40584A" w14:textId="77777777" w:rsidR="00AA39D6" w:rsidRPr="00217715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7715">
        <w:rPr>
          <w:rFonts w:asciiTheme="minorHAnsi" w:hAnsiTheme="minorHAnsi" w:cstheme="minorHAnsi"/>
          <w:sz w:val="20"/>
          <w:szCs w:val="20"/>
        </w:rPr>
        <w:t>my niżej podpisani:</w:t>
      </w:r>
    </w:p>
    <w:p w14:paraId="288818C1" w14:textId="77777777" w:rsidR="00EB7584" w:rsidRPr="00217715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217715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082A5FFC" w14:textId="77777777" w:rsidR="00EB7584" w:rsidRPr="00217715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7715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5CB0FF0B" w14:textId="77777777" w:rsidR="00AA39D6" w:rsidRPr="00217715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7715">
        <w:rPr>
          <w:rFonts w:asciiTheme="minorHAnsi" w:hAnsiTheme="minorHAnsi" w:cstheme="minorHAnsi"/>
          <w:sz w:val="20"/>
          <w:szCs w:val="20"/>
        </w:rPr>
        <w:t>d</w:t>
      </w:r>
      <w:r w:rsidR="00AA39D6" w:rsidRPr="00217715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0D352131" w14:textId="77777777" w:rsidR="00AE2ACB" w:rsidRPr="00217715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217715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4A470042" w14:textId="77777777" w:rsidR="00ED4154" w:rsidRPr="00217715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217715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217715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217715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217715" w14:paraId="0DA7574B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20E1CB4E" w14:textId="77777777" w:rsidR="00AE2ACB" w:rsidRPr="0021771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11413552" w14:textId="77777777" w:rsidR="00AE2ACB" w:rsidRPr="0021771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17715" w14:paraId="12B336A8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7CC9D2E" w14:textId="77777777" w:rsidR="00AE2ACB" w:rsidRPr="0021771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2FB6CBBF" w14:textId="77777777" w:rsidR="00AE2ACB" w:rsidRPr="0021771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217715" w14:paraId="0226107B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00447D76" w14:textId="77777777" w:rsidR="008A3551" w:rsidRPr="00217715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5E8DD4B5" w14:textId="77777777" w:rsidR="008A3551" w:rsidRPr="00217715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17715" w14:paraId="274064AB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0952EFB1" w14:textId="77777777" w:rsidR="00AE2ACB" w:rsidRPr="0021771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217715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4DC204D6" w14:textId="77777777" w:rsidR="00AE2ACB" w:rsidRPr="0021771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17715" w14:paraId="0F6BDDA4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6C62C3FE" w14:textId="77777777" w:rsidR="00AE2ACB" w:rsidRPr="00217715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217715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2405D93E" w14:textId="77777777" w:rsidR="00AE2ACB" w:rsidRPr="00217715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17715" w14:paraId="7969EEB6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3822A64F" w14:textId="77777777" w:rsidR="00AE2ACB" w:rsidRPr="00217715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21771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217715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217715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2452F45A" w14:textId="77777777" w:rsidR="00C0785C" w:rsidRPr="00217715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17715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1D74D765" w14:textId="77777777" w:rsidR="00C0785C" w:rsidRPr="00217715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17715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26780819" w14:textId="77777777" w:rsidR="00C0785C" w:rsidRPr="00217715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17715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65DB68B8" w14:textId="77777777" w:rsidR="00C0785C" w:rsidRPr="00217715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17715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2D4D392E" w14:textId="77777777" w:rsidR="00C0785C" w:rsidRPr="00217715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17715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0697677E" w14:textId="77777777" w:rsidR="00497AEE" w:rsidRPr="00217715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17715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6FF7C72E" w14:textId="77777777" w:rsidR="00C11FEF" w:rsidRPr="00217715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0FA134B6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17715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217715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217715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217715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217715">
        <w:rPr>
          <w:rFonts w:asciiTheme="minorHAnsi" w:hAnsiTheme="minorHAnsi" w:cstheme="minorHAnsi"/>
          <w:sz w:val="20"/>
          <w:szCs w:val="20"/>
        </w:rPr>
        <w:t>,</w:t>
      </w:r>
      <w:r w:rsidR="007F3E87" w:rsidRPr="00217715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217715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217715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217715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217715">
        <w:rPr>
          <w:rFonts w:asciiTheme="minorHAnsi" w:hAnsiTheme="minorHAnsi" w:cstheme="minorHAnsi"/>
          <w:sz w:val="20"/>
          <w:szCs w:val="20"/>
        </w:rPr>
        <w:t>).</w:t>
      </w:r>
    </w:p>
    <w:p w14:paraId="1B60A801" w14:textId="77777777" w:rsidR="00217715" w:rsidRPr="00217715" w:rsidRDefault="00217715" w:rsidP="00217715">
      <w:pPr>
        <w:pStyle w:val="Akapitzlist"/>
        <w:spacing w:after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66FED7B" w14:textId="77777777" w:rsidR="00B964C4" w:rsidRPr="00217715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17715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21771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217715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217715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7EF64678" w14:textId="77777777" w:rsidR="00A8509D" w:rsidRPr="00217715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217715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48FA720A" w14:textId="77777777" w:rsidR="006D09E0" w:rsidRPr="00217715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217715" w14:paraId="01ED8CC9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4AF5BAA1" w14:textId="77777777" w:rsidR="007F3E87" w:rsidRPr="00217715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</w:t>
            </w:r>
            <w:r w:rsidR="007F3E87" w:rsidRPr="00217715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217715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500599E3" w14:textId="77777777" w:rsidR="007F3E87" w:rsidRPr="00217715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2A710A" w:rsidRPr="00217715" w14:paraId="427181BC" w14:textId="77777777" w:rsidTr="009B3F0E">
        <w:tc>
          <w:tcPr>
            <w:tcW w:w="1276" w:type="dxa"/>
            <w:vAlign w:val="center"/>
          </w:tcPr>
          <w:p w14:paraId="79C7A607" w14:textId="48754F18" w:rsidR="002A710A" w:rsidRPr="00217715" w:rsidRDefault="002A710A" w:rsidP="009B3F0E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7B39434A" w14:textId="534FFB48" w:rsidR="002A710A" w:rsidRPr="00217715" w:rsidRDefault="002A710A" w:rsidP="009B3F0E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17715">
              <w:rPr>
                <w:rFonts w:asciiTheme="minorHAnsi" w:hAnsiTheme="minorHAnsi" w:cstheme="minorHAnsi"/>
                <w:sz w:val="20"/>
                <w:szCs w:val="20"/>
              </w:rPr>
              <w:t>Dostawa łóżek do Szpitala Samodzielnego Publicznego Zakładu Opieki Zdrowotnej w Siedlcach</w:t>
            </w:r>
          </w:p>
          <w:p w14:paraId="5ED76BB0" w14:textId="77777777" w:rsidR="002A710A" w:rsidRPr="00217715" w:rsidRDefault="002A710A" w:rsidP="009B3F0E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094B17E2" w14:textId="77777777" w:rsidR="002A710A" w:rsidRPr="00217715" w:rsidRDefault="002A710A" w:rsidP="009B3F0E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0DFDD85" w14:textId="77777777" w:rsidR="002A710A" w:rsidRPr="00217715" w:rsidRDefault="002A710A" w:rsidP="009B3F0E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741F56F" w14:textId="77777777" w:rsidR="002A710A" w:rsidRPr="00217715" w:rsidRDefault="002A710A" w:rsidP="009B3F0E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8716D0E" w14:textId="77777777" w:rsidR="002A710A" w:rsidRPr="00217715" w:rsidRDefault="002A710A" w:rsidP="009B3F0E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32BBF1D6" w14:textId="77777777" w:rsidR="00B9086B" w:rsidRPr="00217715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17715">
        <w:rPr>
          <w:rFonts w:asciiTheme="minorHAnsi" w:hAnsiTheme="minorHAnsi" w:cstheme="minorHAnsi"/>
          <w:b/>
          <w:sz w:val="20"/>
          <w:szCs w:val="20"/>
        </w:rPr>
        <w:t>OŚWIADCZAMY</w:t>
      </w:r>
      <w:r w:rsidRPr="00217715">
        <w:rPr>
          <w:rFonts w:asciiTheme="minorHAnsi" w:hAnsiTheme="minorHAnsi" w:cstheme="minorHAnsi"/>
          <w:sz w:val="20"/>
          <w:szCs w:val="20"/>
        </w:rPr>
        <w:t>, że:</w:t>
      </w:r>
    </w:p>
    <w:p w14:paraId="6F39725C" w14:textId="77777777" w:rsidR="00ED4154" w:rsidRPr="00217715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17715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217715">
        <w:rPr>
          <w:rFonts w:asciiTheme="minorHAnsi" w:hAnsiTheme="minorHAnsi" w:cstheme="minorHAnsi"/>
          <w:sz w:val="20"/>
          <w:szCs w:val="20"/>
        </w:rPr>
        <w:t>WZ</w:t>
      </w:r>
      <w:r w:rsidRPr="00217715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217715">
        <w:rPr>
          <w:rFonts w:asciiTheme="minorHAnsi" w:hAnsiTheme="minorHAnsi" w:cstheme="minorHAnsi"/>
          <w:sz w:val="20"/>
          <w:szCs w:val="20"/>
        </w:rPr>
        <w:t xml:space="preserve">z </w:t>
      </w:r>
      <w:r w:rsidRPr="00217715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217715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217715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217715">
        <w:rPr>
          <w:rFonts w:asciiTheme="minorHAnsi" w:hAnsiTheme="minorHAnsi" w:cstheme="minorHAnsi"/>
          <w:sz w:val="20"/>
          <w:szCs w:val="20"/>
        </w:rPr>
        <w:t>,</w:t>
      </w:r>
    </w:p>
    <w:p w14:paraId="09E5288A" w14:textId="77777777" w:rsidR="002A710A" w:rsidRPr="00217715" w:rsidRDefault="00FF57EE" w:rsidP="002A710A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217715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217715">
        <w:rPr>
          <w:rFonts w:asciiTheme="minorHAnsi" w:hAnsiTheme="minorHAnsi" w:cstheme="minorHAnsi"/>
          <w:sz w:val="20"/>
          <w:szCs w:val="20"/>
        </w:rPr>
        <w:t>SWZ</w:t>
      </w:r>
      <w:r w:rsidR="00B87AFB" w:rsidRPr="00217715">
        <w:rPr>
          <w:rFonts w:asciiTheme="minorHAnsi" w:hAnsiTheme="minorHAnsi" w:cstheme="minorHAnsi"/>
          <w:sz w:val="20"/>
          <w:szCs w:val="20"/>
        </w:rPr>
        <w:t>,</w:t>
      </w:r>
      <w:r w:rsidR="00C754AE" w:rsidRPr="00217715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3750E603" w14:textId="77777777" w:rsidR="004E4F1B" w:rsidRPr="00217715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3594DD8D" w14:textId="77777777" w:rsidR="00BC4F99" w:rsidRPr="00217715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17715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217715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217715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217715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21771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21771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217715" w14:paraId="4FAE3EEB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B04499C" w14:textId="77777777" w:rsidR="006522FA" w:rsidRPr="00217715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E88A1EA" w14:textId="77777777" w:rsidR="006522FA" w:rsidRPr="00217715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AB86959" w14:textId="77777777" w:rsidR="006522FA" w:rsidRPr="00217715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217715" w14:paraId="7CD2AF06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09110" w14:textId="77777777" w:rsidR="006522FA" w:rsidRPr="0021771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0EE6" w14:textId="77777777" w:rsidR="006522FA" w:rsidRPr="0021771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393E" w14:textId="77777777" w:rsidR="006522FA" w:rsidRPr="0021771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217715" w14:paraId="3D574508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7F87" w14:textId="77777777" w:rsidR="006522FA" w:rsidRPr="0021771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62BBF" w14:textId="77777777" w:rsidR="006522FA" w:rsidRPr="0021771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8FFBA" w14:textId="77777777" w:rsidR="006522FA" w:rsidRPr="00217715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00222A" w14:textId="77777777" w:rsidR="00552F9C" w:rsidRPr="00217715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182B926E" w14:textId="77777777" w:rsidR="006522FA" w:rsidRPr="00D548FE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548FE">
        <w:rPr>
          <w:rFonts w:asciiTheme="minorHAnsi" w:hAnsiTheme="minorHAnsi" w:cstheme="minorHAnsi"/>
          <w:sz w:val="20"/>
          <w:szCs w:val="20"/>
          <w:highlight w:val="yellow"/>
        </w:rPr>
        <w:t>udzielamy gwarancji na okres .......... miesięcy</w:t>
      </w:r>
      <w:r w:rsidRPr="00D548FE">
        <w:rPr>
          <w:rFonts w:asciiTheme="minorHAnsi" w:hAnsiTheme="minorHAnsi" w:cstheme="minorHAnsi"/>
          <w:sz w:val="20"/>
          <w:szCs w:val="20"/>
        </w:rPr>
        <w:t xml:space="preserve"> licząc od daty odbioru końcowego</w:t>
      </w:r>
      <w:r w:rsidR="00253194" w:rsidRPr="00D548FE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Pr="00D548FE">
        <w:rPr>
          <w:rFonts w:asciiTheme="minorHAnsi" w:hAnsiTheme="minorHAnsi" w:cstheme="minorHAnsi"/>
          <w:sz w:val="20"/>
          <w:szCs w:val="20"/>
        </w:rPr>
        <w:t>,</w:t>
      </w:r>
    </w:p>
    <w:p w14:paraId="5A9D5263" w14:textId="77777777" w:rsidR="00640768" w:rsidRPr="00217715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17715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217715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217715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217715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217715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217715">
        <w:rPr>
          <w:rFonts w:asciiTheme="minorHAnsi" w:hAnsiTheme="minorHAnsi" w:cstheme="minorHAnsi"/>
          <w:sz w:val="20"/>
          <w:szCs w:val="20"/>
        </w:rPr>
        <w:t>WZ</w:t>
      </w:r>
      <w:r w:rsidRPr="00217715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217715">
        <w:rPr>
          <w:rFonts w:asciiTheme="minorHAnsi" w:hAnsiTheme="minorHAnsi" w:cstheme="minorHAnsi"/>
          <w:sz w:val="20"/>
          <w:szCs w:val="20"/>
        </w:rPr>
        <w:t>,</w:t>
      </w:r>
      <w:r w:rsidRPr="00217715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217715">
        <w:rPr>
          <w:rFonts w:asciiTheme="minorHAnsi" w:hAnsiTheme="minorHAnsi" w:cstheme="minorHAnsi"/>
          <w:sz w:val="20"/>
          <w:szCs w:val="20"/>
        </w:rPr>
        <w:t>,</w:t>
      </w:r>
      <w:r w:rsidRPr="00217715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217715">
        <w:rPr>
          <w:rFonts w:asciiTheme="minorHAnsi" w:hAnsiTheme="minorHAnsi" w:cstheme="minorHAnsi"/>
          <w:sz w:val="20"/>
          <w:szCs w:val="20"/>
        </w:rPr>
        <w:t>,</w:t>
      </w:r>
    </w:p>
    <w:p w14:paraId="606E844B" w14:textId="77777777" w:rsidR="00525EFF" w:rsidRPr="00217715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17715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217715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21771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217715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217715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21771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217715">
        <w:rPr>
          <w:rFonts w:asciiTheme="minorHAnsi" w:hAnsiTheme="minorHAnsi" w:cstheme="minorHAnsi"/>
          <w:sz w:val="20"/>
          <w:szCs w:val="20"/>
        </w:rPr>
        <w:t>.</w:t>
      </w:r>
    </w:p>
    <w:p w14:paraId="0AD61368" w14:textId="77777777" w:rsidR="002C23F2" w:rsidRPr="00217715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17715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217715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217715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217715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217715">
        <w:rPr>
          <w:rFonts w:asciiTheme="minorHAnsi" w:hAnsiTheme="minorHAnsi" w:cstheme="minorHAnsi"/>
          <w:bCs/>
          <w:sz w:val="20"/>
          <w:szCs w:val="20"/>
        </w:rPr>
        <w:t>:</w:t>
      </w:r>
    </w:p>
    <w:p w14:paraId="51B32E4F" w14:textId="6FD2B976" w:rsidR="00CE1552" w:rsidRPr="00217715" w:rsidRDefault="00217715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17715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EC144FB" wp14:editId="45EB52C2">
            <wp:extent cx="1809750" cy="219075"/>
            <wp:effectExtent l="0" t="0" r="0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46902" w14:textId="77777777" w:rsidR="00CE1552" w:rsidRPr="00217715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17715">
        <w:rPr>
          <w:rFonts w:asciiTheme="minorHAnsi" w:hAnsiTheme="minorHAnsi" w:cstheme="minorHAnsi"/>
          <w:bCs/>
          <w:sz w:val="20"/>
          <w:szCs w:val="20"/>
        </w:rPr>
        <w:lastRenderedPageBreak/>
        <w:t xml:space="preserve">do powstania u Zamawiającego obowiązku podatkowego zgodnie z ustawą dnia 11 marca 2004 r. o podatku od towarów i usług </w:t>
      </w:r>
      <w:r w:rsidR="002A516E" w:rsidRPr="00217715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8A3551" w:rsidRPr="00217715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217715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217715">
        <w:rPr>
          <w:rFonts w:asciiTheme="minorHAnsi" w:hAnsiTheme="minorHAnsi" w:cstheme="minorHAnsi"/>
          <w:bCs/>
          <w:sz w:val="20"/>
          <w:szCs w:val="20"/>
        </w:rPr>
        <w:t>).</w:t>
      </w:r>
    </w:p>
    <w:p w14:paraId="5E3D6989" w14:textId="77777777" w:rsidR="003A37A9" w:rsidRPr="00217715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7506979D" w14:textId="4B507E5E" w:rsidR="003A37A9" w:rsidRPr="00217715" w:rsidRDefault="00217715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17715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7801153" wp14:editId="41433B8E">
            <wp:extent cx="2295525" cy="276225"/>
            <wp:effectExtent l="0" t="0" r="0" b="0"/>
            <wp:docPr id="64567474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362FD" w14:textId="77777777" w:rsidR="003A37A9" w:rsidRPr="00217715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17715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8A3551" w:rsidRPr="00217715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217715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217715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217715" w14:paraId="4FE827E9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294E9D" w14:textId="77777777" w:rsidR="003A37A9" w:rsidRPr="0021771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17715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B9BA8B" w14:textId="77777777" w:rsidR="003A37A9" w:rsidRPr="0021771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17715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365AB5" w14:textId="77777777" w:rsidR="003A37A9" w:rsidRPr="0021771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17715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F42C764" w14:textId="77777777" w:rsidR="003A37A9" w:rsidRPr="0021771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17715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217715" w14:paraId="39CBC365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F4A8" w14:textId="77777777" w:rsidR="003A37A9" w:rsidRPr="0021771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90CB" w14:textId="77777777" w:rsidR="003A37A9" w:rsidRPr="0021771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ABB0" w14:textId="77777777" w:rsidR="003A37A9" w:rsidRPr="0021771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703" w14:textId="77777777" w:rsidR="003A37A9" w:rsidRPr="0021771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217715" w14:paraId="30EA010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C358" w14:textId="77777777" w:rsidR="003A37A9" w:rsidRPr="0021771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F603" w14:textId="77777777" w:rsidR="003A37A9" w:rsidRPr="0021771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B245" w14:textId="77777777" w:rsidR="003A37A9" w:rsidRPr="0021771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F177" w14:textId="77777777" w:rsidR="003A37A9" w:rsidRPr="00217715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1C363620" w14:textId="77777777" w:rsidR="00525EFF" w:rsidRPr="00217715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17715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217715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217715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217715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217715">
        <w:rPr>
          <w:rFonts w:asciiTheme="minorHAnsi" w:hAnsiTheme="minorHAnsi" w:cstheme="minorHAnsi"/>
          <w:sz w:val="20"/>
          <w:szCs w:val="20"/>
        </w:rPr>
        <w:t>przedmiotowego postępowania</w:t>
      </w:r>
      <w:r w:rsidRPr="0021771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217715" w14:paraId="411C26CE" w14:textId="77777777" w:rsidTr="00B56BE6">
        <w:tc>
          <w:tcPr>
            <w:tcW w:w="1984" w:type="dxa"/>
            <w:vAlign w:val="center"/>
          </w:tcPr>
          <w:p w14:paraId="66C71AAA" w14:textId="77777777" w:rsidR="00AE2ACB" w:rsidRPr="0021771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7F56D451" w14:textId="77777777" w:rsidR="00AE2ACB" w:rsidRPr="0021771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217715" w14:paraId="2C1B57AA" w14:textId="77777777" w:rsidTr="00B56BE6">
        <w:tc>
          <w:tcPr>
            <w:tcW w:w="1984" w:type="dxa"/>
            <w:vAlign w:val="center"/>
          </w:tcPr>
          <w:p w14:paraId="70097E95" w14:textId="77777777" w:rsidR="00AE2ACB" w:rsidRPr="0021771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3749FA7D" w14:textId="77777777" w:rsidR="00AE2ACB" w:rsidRPr="0021771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217715" w14:paraId="071F15AE" w14:textId="77777777" w:rsidTr="00B56BE6">
        <w:tc>
          <w:tcPr>
            <w:tcW w:w="1984" w:type="dxa"/>
            <w:vAlign w:val="center"/>
          </w:tcPr>
          <w:p w14:paraId="2FFEEED3" w14:textId="77777777" w:rsidR="00AE2ACB" w:rsidRPr="0021771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17715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621CD4DD" w14:textId="77777777" w:rsidR="00AE2ACB" w:rsidRPr="00217715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E8F5D32" w14:textId="77777777" w:rsidR="00525EFF" w:rsidRPr="00217715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17715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217715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217715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217715">
        <w:rPr>
          <w:rFonts w:asciiTheme="minorHAnsi" w:hAnsiTheme="minorHAnsi" w:cstheme="minorHAnsi"/>
          <w:sz w:val="20"/>
          <w:szCs w:val="20"/>
        </w:rPr>
        <w:t>, stanowiąc</w:t>
      </w:r>
      <w:r w:rsidRPr="00217715">
        <w:rPr>
          <w:rFonts w:asciiTheme="minorHAnsi" w:hAnsiTheme="minorHAnsi" w:cstheme="minorHAnsi"/>
          <w:sz w:val="20"/>
          <w:szCs w:val="20"/>
        </w:rPr>
        <w:t>e</w:t>
      </w:r>
      <w:r w:rsidR="00AF4AC3" w:rsidRPr="00217715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217715">
        <w:rPr>
          <w:rFonts w:asciiTheme="minorHAnsi" w:hAnsiTheme="minorHAnsi" w:cstheme="minorHAnsi"/>
          <w:sz w:val="20"/>
          <w:szCs w:val="20"/>
        </w:rPr>
        <w:t>:</w:t>
      </w:r>
    </w:p>
    <w:p w14:paraId="6CF72EB6" w14:textId="77777777" w:rsidR="009B316D" w:rsidRPr="00217715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17715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217715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217715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61C7FD5E" w14:textId="77777777" w:rsidR="007D475B" w:rsidRPr="00217715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17715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217715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504FE5B9" w14:textId="77777777" w:rsidR="0097776D" w:rsidRPr="00217715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17715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217715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217715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217715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242CDD99" w14:textId="77777777" w:rsidR="004D4F17" w:rsidRPr="00217715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683E05EE" w14:textId="77777777" w:rsidR="00814ACA" w:rsidRPr="00217715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217715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2E766303" w14:textId="77777777" w:rsidR="00814ACA" w:rsidRPr="00217715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217715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217715">
        <w:rPr>
          <w:rFonts w:asciiTheme="minorHAnsi" w:hAnsiTheme="minorHAnsi" w:cstheme="minorHAnsi"/>
          <w:iCs/>
          <w:sz w:val="16"/>
          <w:szCs w:val="16"/>
        </w:rPr>
        <w:t>[podpis</w:t>
      </w:r>
      <w:r w:rsidRPr="00217715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217715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217715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217715" w:rsidSect="00217715">
      <w:headerReference w:type="default" r:id="rId10"/>
      <w:footerReference w:type="default" r:id="rId11"/>
      <w:pgSz w:w="11906" w:h="16838"/>
      <w:pgMar w:top="993" w:right="1417" w:bottom="709" w:left="1417" w:header="0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BCE3E" w14:textId="77777777" w:rsidR="006A0C1E" w:rsidRDefault="006A0C1E" w:rsidP="00FF57EE">
      <w:r>
        <w:separator/>
      </w:r>
    </w:p>
  </w:endnote>
  <w:endnote w:type="continuationSeparator" w:id="0">
    <w:p w14:paraId="6EEF926B" w14:textId="77777777" w:rsidR="006A0C1E" w:rsidRDefault="006A0C1E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D33B3" w14:textId="1636B6BA" w:rsidR="00217715" w:rsidRPr="00217715" w:rsidRDefault="00563DC0" w:rsidP="00217715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bookmarkStart w:id="1" w:name="_Hlk204079734"/>
    <w:r w:rsidR="00217715"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201621CF" wp14:editId="33105FC4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556119120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194B85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="00217715" w:rsidRPr="00217715">
      <w:rPr>
        <w:rFonts w:ascii="Arial" w:hAnsi="Arial"/>
        <w:szCs w:val="20"/>
        <w:lang w:val="en-US" w:bidi="ar-IQ"/>
      </w:rPr>
      <w:tab/>
    </w:r>
  </w:p>
  <w:p w14:paraId="68C86A1D" w14:textId="0C34FD52" w:rsidR="00563DC0" w:rsidRPr="00563DC0" w:rsidRDefault="00217715" w:rsidP="00217715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217715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217715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217715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1"/>
    <w:r w:rsidR="00563DC0" w:rsidRPr="00563DC0">
      <w:rPr>
        <w:rFonts w:ascii="Arial" w:eastAsia="Calibri" w:hAnsi="Arial"/>
        <w:sz w:val="18"/>
        <w:szCs w:val="18"/>
        <w:lang w:eastAsia="en-US"/>
      </w:rPr>
      <w:tab/>
    </w:r>
    <w:r w:rsidR="00563DC0" w:rsidRPr="00217715">
      <w:rPr>
        <w:rFonts w:asciiTheme="minorHAnsi" w:eastAsia="Calibri" w:hAnsiTheme="minorHAnsi" w:cstheme="minorHAnsi"/>
        <w:sz w:val="18"/>
        <w:szCs w:val="18"/>
        <w:lang w:eastAsia="en-US"/>
      </w:rPr>
      <w:t xml:space="preserve">Strona: </w:t>
    </w:r>
    <w:r w:rsidR="00563DC0" w:rsidRPr="00217715">
      <w:rPr>
        <w:rFonts w:asciiTheme="minorHAnsi" w:eastAsia="Calibri" w:hAnsiTheme="minorHAnsi" w:cstheme="minorHAnsi"/>
        <w:sz w:val="18"/>
        <w:szCs w:val="18"/>
        <w:lang w:eastAsia="en-US"/>
      </w:rPr>
      <w:fldChar w:fldCharType="begin"/>
    </w:r>
    <w:r w:rsidR="00563DC0" w:rsidRPr="00217715">
      <w:rPr>
        <w:rFonts w:asciiTheme="minorHAnsi" w:eastAsia="Calibri" w:hAnsiTheme="minorHAnsi" w:cstheme="minorHAnsi"/>
        <w:sz w:val="18"/>
        <w:szCs w:val="18"/>
        <w:lang w:eastAsia="en-US"/>
      </w:rPr>
      <w:instrText xml:space="preserve"> PAGE </w:instrText>
    </w:r>
    <w:r w:rsidR="00563DC0" w:rsidRPr="00217715">
      <w:rPr>
        <w:rFonts w:asciiTheme="minorHAnsi" w:eastAsia="Calibri" w:hAnsiTheme="minorHAnsi" w:cstheme="minorHAnsi"/>
        <w:sz w:val="18"/>
        <w:szCs w:val="18"/>
        <w:lang w:eastAsia="en-US"/>
      </w:rPr>
      <w:fldChar w:fldCharType="separate"/>
    </w:r>
    <w:r w:rsidR="00563DC0" w:rsidRPr="00217715">
      <w:rPr>
        <w:rFonts w:asciiTheme="minorHAnsi" w:eastAsia="Calibri" w:hAnsiTheme="minorHAnsi" w:cstheme="minorHAnsi"/>
        <w:sz w:val="18"/>
        <w:szCs w:val="18"/>
        <w:lang w:eastAsia="en-US"/>
      </w:rPr>
      <w:t>1</w:t>
    </w:r>
    <w:r w:rsidR="00563DC0" w:rsidRPr="00217715">
      <w:rPr>
        <w:rFonts w:asciiTheme="minorHAnsi" w:eastAsia="Calibri" w:hAnsiTheme="minorHAnsi" w:cstheme="minorHAnsi"/>
        <w:sz w:val="18"/>
        <w:szCs w:val="18"/>
        <w:lang w:eastAsia="en-US"/>
      </w:rPr>
      <w:fldChar w:fldCharType="end"/>
    </w:r>
    <w:r w:rsidR="00563DC0" w:rsidRPr="00217715">
      <w:rPr>
        <w:rFonts w:asciiTheme="minorHAnsi" w:eastAsia="Calibri" w:hAnsiTheme="minorHAnsi" w:cstheme="minorHAnsi"/>
        <w:sz w:val="18"/>
        <w:szCs w:val="18"/>
        <w:lang w:eastAsia="en-US"/>
      </w:rPr>
      <w:t>/</w:t>
    </w:r>
    <w:r w:rsidR="00563DC0" w:rsidRPr="00217715">
      <w:rPr>
        <w:rFonts w:asciiTheme="minorHAnsi" w:eastAsia="Calibri" w:hAnsiTheme="minorHAnsi" w:cstheme="minorHAnsi"/>
        <w:sz w:val="18"/>
        <w:szCs w:val="18"/>
        <w:lang w:eastAsia="en-US"/>
      </w:rPr>
      <w:fldChar w:fldCharType="begin"/>
    </w:r>
    <w:r w:rsidR="00563DC0" w:rsidRPr="00217715">
      <w:rPr>
        <w:rFonts w:asciiTheme="minorHAnsi" w:eastAsia="Calibri" w:hAnsiTheme="minorHAnsi" w:cstheme="minorHAnsi"/>
        <w:sz w:val="18"/>
        <w:szCs w:val="18"/>
        <w:lang w:eastAsia="en-US"/>
      </w:rPr>
      <w:instrText xml:space="preserve"> NUMPAGES </w:instrText>
    </w:r>
    <w:r w:rsidR="00563DC0" w:rsidRPr="00217715">
      <w:rPr>
        <w:rFonts w:asciiTheme="minorHAnsi" w:eastAsia="Calibri" w:hAnsiTheme="minorHAnsi" w:cstheme="minorHAnsi"/>
        <w:sz w:val="18"/>
        <w:szCs w:val="18"/>
        <w:lang w:eastAsia="en-US"/>
      </w:rPr>
      <w:fldChar w:fldCharType="separate"/>
    </w:r>
    <w:r w:rsidR="00563DC0" w:rsidRPr="00217715">
      <w:rPr>
        <w:rFonts w:asciiTheme="minorHAnsi" w:eastAsia="Calibri" w:hAnsiTheme="minorHAnsi" w:cstheme="minorHAnsi"/>
        <w:sz w:val="18"/>
        <w:szCs w:val="18"/>
        <w:lang w:eastAsia="en-US"/>
      </w:rPr>
      <w:t>2</w:t>
    </w:r>
    <w:r w:rsidR="00563DC0" w:rsidRPr="00217715">
      <w:rPr>
        <w:rFonts w:asciiTheme="minorHAnsi" w:eastAsia="Calibri" w:hAnsiTheme="minorHAnsi" w:cstheme="minorHAnsi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CA30D" w14:textId="77777777" w:rsidR="006A0C1E" w:rsidRDefault="006A0C1E" w:rsidP="00FF57EE">
      <w:r>
        <w:separator/>
      </w:r>
    </w:p>
  </w:footnote>
  <w:footnote w:type="continuationSeparator" w:id="0">
    <w:p w14:paraId="79EC123F" w14:textId="77777777" w:rsidR="006A0C1E" w:rsidRDefault="006A0C1E" w:rsidP="00FF57EE">
      <w:r>
        <w:continuationSeparator/>
      </w:r>
    </w:p>
  </w:footnote>
  <w:footnote w:id="1">
    <w:p w14:paraId="55FCF9B8" w14:textId="77777777" w:rsidR="00563DC0" w:rsidRPr="00217715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217715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217715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217715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  <w:r w:rsidR="00563DC0" w:rsidRPr="00217715">
        <w:rPr>
          <w:rFonts w:asciiTheme="minorHAnsi" w:hAnsiTheme="minorHAnsi" w:cstheme="minorHAnsi"/>
          <w:color w:val="0070C0"/>
          <w:sz w:val="18"/>
          <w:szCs w:val="18"/>
        </w:rPr>
        <w:t xml:space="preserve">. </w:t>
      </w:r>
    </w:p>
    <w:p w14:paraId="6504F2B1" w14:textId="77777777" w:rsidR="00563DC0" w:rsidRPr="00217715" w:rsidRDefault="00563DC0" w:rsidP="00563DC0">
      <w:pPr>
        <w:pStyle w:val="Tekstprzypisudolnego"/>
        <w:ind w:left="142"/>
        <w:rPr>
          <w:rFonts w:asciiTheme="minorHAnsi" w:hAnsiTheme="minorHAnsi" w:cstheme="minorHAnsi"/>
          <w:color w:val="0070C0"/>
          <w:sz w:val="18"/>
          <w:szCs w:val="18"/>
        </w:rPr>
      </w:pPr>
      <w:r w:rsidRPr="00217715">
        <w:rPr>
          <w:rFonts w:asciiTheme="minorHAnsi" w:hAnsiTheme="minorHAnsi" w:cstheme="minorHAnsi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7715">
        <w:rPr>
          <w:rFonts w:asciiTheme="minorHAnsi" w:hAnsiTheme="minorHAnsi" w:cstheme="minorHAnsi"/>
          <w:color w:val="0070C0"/>
          <w:sz w:val="18"/>
          <w:szCs w:val="18"/>
        </w:rPr>
        <w:t>t.j</w:t>
      </w:r>
      <w:proofErr w:type="spellEnd"/>
      <w:r w:rsidR="00216425" w:rsidRPr="00217715">
        <w:rPr>
          <w:rFonts w:asciiTheme="minorHAnsi" w:hAnsiTheme="minorHAnsi" w:cstheme="minorHAnsi"/>
          <w:color w:val="0070C0"/>
          <w:sz w:val="18"/>
          <w:szCs w:val="18"/>
        </w:rPr>
        <w:t>. Dz. U. z 202</w:t>
      </w:r>
      <w:r w:rsidR="00C0785C" w:rsidRPr="00217715">
        <w:rPr>
          <w:rFonts w:asciiTheme="minorHAnsi" w:hAnsiTheme="minorHAnsi" w:cstheme="minorHAnsi"/>
          <w:color w:val="0070C0"/>
          <w:sz w:val="18"/>
          <w:szCs w:val="18"/>
        </w:rPr>
        <w:t>5</w:t>
      </w:r>
      <w:r w:rsidR="00216425" w:rsidRPr="00217715">
        <w:rPr>
          <w:rFonts w:asciiTheme="minorHAnsi" w:hAnsiTheme="minorHAnsi" w:cstheme="minorHAnsi"/>
          <w:color w:val="0070C0"/>
          <w:sz w:val="18"/>
          <w:szCs w:val="18"/>
        </w:rPr>
        <w:t xml:space="preserve">r. poz. </w:t>
      </w:r>
      <w:r w:rsidR="00C0785C" w:rsidRPr="00217715">
        <w:rPr>
          <w:rFonts w:asciiTheme="minorHAnsi" w:hAnsiTheme="minorHAnsi" w:cstheme="minorHAnsi"/>
          <w:color w:val="0070C0"/>
          <w:sz w:val="18"/>
          <w:szCs w:val="18"/>
        </w:rPr>
        <w:t>1480</w:t>
      </w:r>
      <w:r w:rsidRPr="00217715">
        <w:rPr>
          <w:rFonts w:asciiTheme="minorHAnsi" w:hAnsiTheme="minorHAnsi" w:cstheme="minorHAnsi"/>
          <w:color w:val="0070C0"/>
          <w:sz w:val="18"/>
          <w:szCs w:val="18"/>
        </w:rPr>
        <w:t>).</w:t>
      </w:r>
    </w:p>
  </w:footnote>
  <w:footnote w:id="2">
    <w:p w14:paraId="09DF4AE5" w14:textId="77777777" w:rsidR="00C754AE" w:rsidRPr="00217715" w:rsidRDefault="00C754AE">
      <w:pPr>
        <w:pStyle w:val="Tekstprzypisudolnego"/>
        <w:rPr>
          <w:rFonts w:asciiTheme="minorHAnsi" w:hAnsiTheme="minorHAnsi" w:cstheme="minorHAnsi"/>
          <w:color w:val="0070C0"/>
        </w:rPr>
      </w:pPr>
      <w:r w:rsidRPr="00217715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217715">
        <w:rPr>
          <w:rFonts w:asciiTheme="minorHAnsi" w:hAnsiTheme="minorHAnsi" w:cstheme="minorHAnsi"/>
          <w:color w:val="0070C0"/>
        </w:rPr>
        <w:t xml:space="preserve"> </w:t>
      </w:r>
      <w:r w:rsidRPr="00217715">
        <w:rPr>
          <w:rFonts w:asciiTheme="minorHAnsi" w:hAnsiTheme="minorHAnsi" w:cstheme="minorHAnsi"/>
          <w:color w:val="0070C0"/>
          <w:sz w:val="18"/>
          <w:szCs w:val="18"/>
        </w:rPr>
        <w:t>Niepotrzebne skreślić</w:t>
      </w:r>
    </w:p>
  </w:footnote>
  <w:footnote w:id="3">
    <w:p w14:paraId="5648D775" w14:textId="77777777" w:rsidR="00640768" w:rsidRPr="00217715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217715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217715">
        <w:rPr>
          <w:rFonts w:asciiTheme="minorHAnsi" w:hAnsiTheme="minorHAnsi" w:cstheme="minorHAnsi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37E7A0C" w14:textId="77777777" w:rsidR="00640768" w:rsidRPr="00217715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217715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217715">
        <w:rPr>
          <w:rFonts w:asciiTheme="minorHAnsi" w:hAnsiTheme="minorHAnsi" w:cstheme="minorHAnsi"/>
          <w:color w:val="0070C0"/>
          <w:sz w:val="18"/>
          <w:szCs w:val="18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217715">
        <w:rPr>
          <w:rFonts w:asciiTheme="minorHAnsi" w:hAnsiTheme="minorHAnsi" w:cstheme="minorHAnsi"/>
          <w:color w:val="0070C0"/>
          <w:sz w:val="18"/>
          <w:szCs w:val="18"/>
        </w:rPr>
        <w:t xml:space="preserve">należy </w:t>
      </w:r>
      <w:r w:rsidRPr="00217715">
        <w:rPr>
          <w:rFonts w:asciiTheme="minorHAnsi" w:hAnsiTheme="minorHAnsi" w:cstheme="minorHAnsi"/>
          <w:color w:val="0070C0"/>
          <w:sz w:val="18"/>
          <w:szCs w:val="18"/>
        </w:rPr>
        <w:t>usun</w:t>
      </w:r>
      <w:r w:rsidR="00253194" w:rsidRPr="00217715">
        <w:rPr>
          <w:rFonts w:asciiTheme="minorHAnsi" w:hAnsiTheme="minorHAnsi" w:cstheme="minorHAnsi"/>
          <w:color w:val="0070C0"/>
          <w:sz w:val="18"/>
          <w:szCs w:val="18"/>
        </w:rPr>
        <w:t>ąć</w:t>
      </w:r>
      <w:r w:rsidRPr="00217715">
        <w:rPr>
          <w:rFonts w:asciiTheme="minorHAnsi" w:hAnsiTheme="minorHAnsi" w:cstheme="minorHAnsi"/>
          <w:color w:val="0070C0"/>
          <w:sz w:val="18"/>
          <w:szCs w:val="18"/>
        </w:rPr>
        <w:t xml:space="preserve"> treś</w:t>
      </w:r>
      <w:r w:rsidR="00253194" w:rsidRPr="00217715">
        <w:rPr>
          <w:rFonts w:asciiTheme="minorHAnsi" w:hAnsiTheme="minorHAnsi" w:cstheme="minorHAnsi"/>
          <w:color w:val="0070C0"/>
          <w:sz w:val="18"/>
          <w:szCs w:val="18"/>
        </w:rPr>
        <w:t>ć</w:t>
      </w:r>
      <w:r w:rsidRPr="00217715">
        <w:rPr>
          <w:rFonts w:asciiTheme="minorHAnsi" w:hAnsiTheme="minorHAnsi" w:cstheme="minorHAnsi"/>
          <w:color w:val="0070C0"/>
          <w:sz w:val="18"/>
          <w:szCs w:val="18"/>
        </w:rPr>
        <w:t xml:space="preserve"> oświadczenia</w:t>
      </w:r>
      <w:r w:rsidR="00253194" w:rsidRPr="00217715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217715">
        <w:rPr>
          <w:rFonts w:asciiTheme="minorHAnsi" w:hAnsiTheme="minorHAnsi" w:cstheme="minorHAnsi"/>
          <w:color w:val="0070C0"/>
          <w:sz w:val="18"/>
          <w:szCs w:val="18"/>
        </w:rPr>
        <w:t>przez jego wykreślenie).</w:t>
      </w:r>
    </w:p>
  </w:footnote>
  <w:footnote w:id="5">
    <w:p w14:paraId="661CF054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217715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217715">
        <w:rPr>
          <w:rFonts w:asciiTheme="minorHAnsi" w:hAnsiTheme="minorHAnsi" w:cstheme="minorHAnsi"/>
          <w:sz w:val="18"/>
          <w:szCs w:val="18"/>
        </w:rPr>
        <w:t xml:space="preserve"> </w:t>
      </w:r>
      <w:r w:rsidR="00253194" w:rsidRPr="00217715">
        <w:rPr>
          <w:rFonts w:asciiTheme="minorHAnsi" w:hAnsiTheme="minorHAnsi" w:cstheme="minorHAnsi"/>
          <w:sz w:val="18"/>
          <w:szCs w:val="18"/>
        </w:rPr>
        <w:t xml:space="preserve"> </w:t>
      </w:r>
      <w:r w:rsidRPr="00217715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</w:p>
  </w:footnote>
  <w:footnote w:id="6">
    <w:p w14:paraId="7F3CBBC6" w14:textId="77777777" w:rsidR="00FD166E" w:rsidRPr="00217715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217715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217715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217715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217715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217715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217715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217715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217715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A0B4" w14:textId="77777777" w:rsidR="00217715" w:rsidRPr="00217715" w:rsidRDefault="00217715" w:rsidP="00217715">
    <w:pPr>
      <w:spacing w:line="360" w:lineRule="auto"/>
      <w:jc w:val="both"/>
      <w:rPr>
        <w:rFonts w:ascii="Calibri" w:hAnsi="Calibri" w:cs="Calibri"/>
        <w:sz w:val="16"/>
        <w:szCs w:val="16"/>
        <w:lang w:val="en-US" w:bidi="ar-IQ"/>
      </w:rPr>
    </w:pPr>
    <w:bookmarkStart w:id="0" w:name="_Hlk233191860"/>
  </w:p>
  <w:p w14:paraId="4728F7BA" w14:textId="4C214409" w:rsidR="00217715" w:rsidRPr="00217715" w:rsidRDefault="00217715" w:rsidP="00217715">
    <w:pPr>
      <w:jc w:val="center"/>
      <w:rPr>
        <w:rFonts w:ascii="Calibri" w:hAnsi="Calibri" w:cs="Calibri"/>
        <w:b/>
        <w:sz w:val="20"/>
        <w:szCs w:val="20"/>
        <w:lang w:val="en-US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1CF6D3F" wp14:editId="437A7682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B46859" w14:textId="77777777" w:rsidR="00217715" w:rsidRPr="00217715" w:rsidRDefault="00217715" w:rsidP="00217715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 w:rsidRPr="00217715">
      <w:rPr>
        <w:rFonts w:ascii="Calibri" w:hAnsi="Calibri" w:cs="Calibri"/>
        <w:b/>
        <w:sz w:val="20"/>
        <w:szCs w:val="20"/>
        <w:lang w:val="en-US" w:bidi="ar-IQ"/>
      </w:rPr>
      <w:t xml:space="preserve">    </w:t>
    </w:r>
    <w:proofErr w:type="spellStart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>Samodzielny</w:t>
    </w:r>
    <w:proofErr w:type="spellEnd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>Publiczny</w:t>
    </w:r>
    <w:proofErr w:type="spellEnd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>Zakład</w:t>
    </w:r>
    <w:proofErr w:type="spellEnd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>Opieki</w:t>
    </w:r>
    <w:proofErr w:type="spellEnd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>Zdrowotnej</w:t>
    </w:r>
    <w:proofErr w:type="spellEnd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 xml:space="preserve"> w </w:t>
    </w:r>
    <w:proofErr w:type="spellStart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>Siedlcach</w:t>
    </w:r>
    <w:proofErr w:type="spellEnd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br/>
      <w:t xml:space="preserve">ul. Jana </w:t>
    </w:r>
    <w:proofErr w:type="spellStart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>Kilińskiego</w:t>
    </w:r>
    <w:proofErr w:type="spellEnd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 xml:space="preserve"> 29, 08 -110 </w:t>
    </w:r>
    <w:proofErr w:type="spellStart"/>
    <w:r w:rsidRPr="00217715">
      <w:rPr>
        <w:rFonts w:ascii="Calibri" w:eastAsia="Batang" w:hAnsi="Calibri" w:cs="Calibri"/>
        <w:b/>
        <w:sz w:val="22"/>
        <w:szCs w:val="22"/>
        <w:lang w:val="en-US" w:bidi="ar-IQ"/>
      </w:rPr>
      <w:t>Siedlce</w:t>
    </w:r>
    <w:proofErr w:type="spellEnd"/>
    <w:r w:rsidRPr="00217715">
      <w:rPr>
        <w:rFonts w:ascii="Calibri" w:eastAsia="Batang" w:hAnsi="Calibri" w:cs="Calibri"/>
        <w:b/>
        <w:sz w:val="20"/>
        <w:szCs w:val="20"/>
        <w:lang w:val="en-US" w:bidi="ar-IQ"/>
      </w:rPr>
      <w:br/>
      <w:t xml:space="preserve">tel. 25 632 27 97, e-mail: </w:t>
    </w:r>
    <w:hyperlink r:id="rId2" w:history="1">
      <w:r w:rsidRPr="00217715">
        <w:rPr>
          <w:rFonts w:ascii="Calibri" w:eastAsia="Batang" w:hAnsi="Calibri" w:cs="Calibri"/>
          <w:b/>
          <w:color w:val="0000FF"/>
          <w:sz w:val="20"/>
          <w:szCs w:val="20"/>
          <w:u w:val="single"/>
          <w:lang w:val="en-US" w:bidi="ar-IQ"/>
        </w:rPr>
        <w:t>sekretariat@spzoz-siedlce.pl</w:t>
      </w:r>
    </w:hyperlink>
    <w:r w:rsidRPr="00217715">
      <w:rPr>
        <w:rFonts w:ascii="Calibri" w:eastAsia="Batang" w:hAnsi="Calibri" w:cs="Calibri"/>
        <w:b/>
        <w:sz w:val="20"/>
        <w:szCs w:val="20"/>
        <w:lang w:val="en-US" w:bidi="ar-IQ"/>
      </w:rPr>
      <w:t>,</w:t>
    </w:r>
  </w:p>
  <w:p w14:paraId="6913E6A3" w14:textId="263D90D5" w:rsidR="00217715" w:rsidRPr="00217715" w:rsidRDefault="00217715" w:rsidP="00217715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6BEC5828" wp14:editId="00F0857C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895631866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098544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217715">
      <w:rPr>
        <w:rFonts w:ascii="Calibri" w:eastAsia="Batang" w:hAnsi="Calibri" w:cs="Calibri"/>
        <w:b/>
        <w:sz w:val="20"/>
        <w:szCs w:val="20"/>
        <w:lang w:val="en-US" w:bidi="ar-IQ"/>
      </w:rPr>
      <w:t xml:space="preserve"> www.spzoz-siedlce.pl</w:t>
    </w:r>
  </w:p>
  <w:bookmarkEnd w:id="0"/>
  <w:p w14:paraId="2B93491D" w14:textId="520F13A2" w:rsidR="00AE2ACB" w:rsidRPr="00D548FE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D548FE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D548FE">
      <w:rPr>
        <w:rFonts w:asciiTheme="minorHAnsi" w:hAnsiTheme="minorHAnsi" w:cstheme="minorHAnsi"/>
        <w:sz w:val="18"/>
        <w:szCs w:val="18"/>
      </w:rPr>
      <w:t xml:space="preserve"> </w:t>
    </w:r>
    <w:r w:rsidR="002A710A" w:rsidRPr="00D548FE">
      <w:rPr>
        <w:rFonts w:asciiTheme="minorHAnsi" w:hAnsiTheme="minorHAnsi" w:cstheme="minorHAnsi"/>
        <w:sz w:val="18"/>
        <w:szCs w:val="18"/>
      </w:rPr>
      <w:t>łóżka/OCH/OW/592/2026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598EF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2087190">
    <w:abstractNumId w:val="3"/>
  </w:num>
  <w:num w:numId="2" w16cid:durableId="428938415">
    <w:abstractNumId w:val="1"/>
  </w:num>
  <w:num w:numId="3" w16cid:durableId="568227295">
    <w:abstractNumId w:val="2"/>
  </w:num>
  <w:num w:numId="4" w16cid:durableId="939221542">
    <w:abstractNumId w:val="4"/>
  </w:num>
  <w:num w:numId="5" w16cid:durableId="294482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C1E"/>
    <w:rsid w:val="00017B94"/>
    <w:rsid w:val="00077EBA"/>
    <w:rsid w:val="000B2973"/>
    <w:rsid w:val="000E55C8"/>
    <w:rsid w:val="001063D3"/>
    <w:rsid w:val="001129C0"/>
    <w:rsid w:val="00140C27"/>
    <w:rsid w:val="00192E7C"/>
    <w:rsid w:val="00193F60"/>
    <w:rsid w:val="001C7D84"/>
    <w:rsid w:val="001F1C13"/>
    <w:rsid w:val="00216425"/>
    <w:rsid w:val="00217715"/>
    <w:rsid w:val="002214DB"/>
    <w:rsid w:val="00253194"/>
    <w:rsid w:val="00267D1F"/>
    <w:rsid w:val="002A516E"/>
    <w:rsid w:val="002A710A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A0C1E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3773C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48FE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2D359"/>
  <w15:chartTrackingRefBased/>
  <w15:docId w15:val="{15AE593C-79E6-4D57-BF71-C320CFD1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537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3</cp:revision>
  <cp:lastPrinted>2026-08-24T08:55:00Z</cp:lastPrinted>
  <dcterms:created xsi:type="dcterms:W3CDTF">2026-08-21T10:04:00Z</dcterms:created>
  <dcterms:modified xsi:type="dcterms:W3CDTF">2026-08-24T08:55:00Z</dcterms:modified>
</cp:coreProperties>
</file>